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90" w:rsidRDefault="00451990">
      <w:pPr>
        <w:rPr>
          <w:rFonts w:ascii="Courier New" w:hAnsi="Courier New" w:cs="Courier New"/>
        </w:rPr>
      </w:pPr>
    </w:p>
    <w:p w:rsidR="00451990" w:rsidRDefault="00451990">
      <w:pPr>
        <w:rPr>
          <w:rFonts w:ascii="Courier New" w:hAnsi="Courier New" w:cs="Courier New"/>
        </w:rPr>
      </w:pP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главное меню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PHOTOSENSOR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"ФОТОДАТ"  1. ДАТЧИК ОСВЕЩЕННОСТИ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MODEL0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 "МОДЕЛЬ "  2. УСТАНОВКИ МОДЕЛИ  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WINDSENSOR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"Д.ВЕТРА"  3. ДАТЧИК ВЕТРА   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HAILSENSOR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"Д.ГРАДА"  4. ДАТЧИК ДОЖДЯ/ГРАДА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SWITCHES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 "КОНЦ.В."  5. КОНЦЕВЫЕ ВЫКЛЮЧАТ.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MOTORS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     "ДВИГАТ."  6. НАСТР. ДВИГАТЕЛЕЙ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COMMONSET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 xml:space="preserve">"ОБЩИЕ Н"  7. ОБЩИЕ НАСТРОЙКИ  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подменю ФОТОДАТЧИК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"Данные "   "КАЛИБРОВАННЫЕ ДАННЫЕ 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"График="   "КАЛИБРОВАННЫЕ- ГРАФИК"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"dE-граф"   "ДЕЛЬТА -X -Y - ГРАФИК"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"КАЛИБР."   "КАЛИБРОВКА ДАТЧИКА..."</w:t>
      </w:r>
    </w:p>
    <w:p w:rsidR="00451990" w:rsidRDefault="00451990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                  </w:t>
      </w:r>
      <w:r>
        <w:rPr>
          <w:rFonts w:ascii="Courier New" w:hAnsi="Courier New" w:cs="Courier New"/>
          <w:b/>
        </w:rPr>
        <w:t>ОК!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</w:rPr>
        <w:tab/>
        <w:t xml:space="preserve">      </w:t>
      </w:r>
      <w:r w:rsidRPr="007D3012">
        <w:rPr>
          <w:rFonts w:ascii="Courier New" w:hAnsi="Courier New" w:cs="Courier New"/>
        </w:rPr>
        <w:t xml:space="preserve">            </w:t>
      </w:r>
      <w:r>
        <w:rPr>
          <w:rFonts w:ascii="Courier New" w:hAnsi="Courier New" w:cs="Courier New"/>
          <w:i/>
        </w:rPr>
        <w:t>"Баланс0"   "УСТ. \"0\" (НА СОЛНЦЕ!)"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 </w:t>
      </w:r>
      <w:r>
        <w:rPr>
          <w:rFonts w:ascii="Courier New" w:hAnsi="Courier New" w:cs="Courier New"/>
          <w:i/>
        </w:rPr>
        <w:tab/>
        <w:t xml:space="preserve">  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>"ЭТАЛОН_"   "КАЛ. ПО ЭТАЛОНУ ОСВ !"</w:t>
      </w:r>
      <w:r>
        <w:rPr>
          <w:rFonts w:ascii="Courier New" w:hAnsi="Courier New" w:cs="Courier New"/>
          <w:i/>
        </w:rPr>
        <w:tab/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>"Коэфф L"   "КАЛИБРОВ. КОЭФФИЦИЕНТ"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 xml:space="preserve">  "Коэфф R"   "КАЛИБРОВ. КОЭФФИЦИЕНТ"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 xml:space="preserve"> "Коэфф D"   "КАЛИБРОВ. КОЭФФИЦИЕНТ"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>"Коэфф U"   "КАЛИБРОВ. КОЭФФИЦИЕНТ"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 xml:space="preserve"> "СБРОС К"   "СБРОС КАЛИБРОВКИ !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" Доп.. ,   "ДОПОЛНИТ. УСТАНОВКИ.."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>
        <w:rPr>
          <w:rFonts w:ascii="Courier New" w:hAnsi="Courier New" w:cs="Courier New"/>
          <w:b/>
        </w:rPr>
        <w:t xml:space="preserve"> </w:t>
      </w:r>
      <w:r w:rsidRPr="007D3012">
        <w:rPr>
          <w:rFonts w:ascii="Courier New" w:hAnsi="Courier New" w:cs="Courier New"/>
          <w:b/>
        </w:rPr>
        <w:t xml:space="preserve">     </w:t>
      </w:r>
      <w:r>
        <w:rPr>
          <w:rFonts w:ascii="Courier New" w:hAnsi="Courier New" w:cs="Courier New"/>
          <w:b/>
        </w:rPr>
        <w:t>ОК!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</w:rPr>
        <w:t xml:space="preserve">          </w:t>
      </w:r>
      <w:r w:rsidRPr="007D3012">
        <w:rPr>
          <w:rFonts w:ascii="Courier New" w:hAnsi="Courier New" w:cs="Courier New"/>
        </w:rPr>
        <w:t xml:space="preserve">            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i/>
        </w:rPr>
        <w:t>"АЦП дан"   "ИСХОДНЫЕ ДАННЫЕ (АЦП)"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 </w:t>
      </w:r>
      <w:r>
        <w:rPr>
          <w:rFonts w:ascii="Courier New" w:hAnsi="Courier New" w:cs="Courier New"/>
          <w:i/>
        </w:rPr>
        <w:tab/>
        <w:t xml:space="preserve">      </w:t>
      </w:r>
      <w:r w:rsidRPr="007D3012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 xml:space="preserve">"АЦП грф"   "ИСХОДНЫЕ - ГРАФИК"    </w:t>
      </w:r>
    </w:p>
    <w:p w:rsidR="00451990" w:rsidRDefault="00451990">
      <w:pPr>
        <w:rPr>
          <w:rFonts w:ascii="Courier New" w:hAnsi="Courier New" w:cs="Courier New"/>
          <w:i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  </w:t>
      </w:r>
      <w:r w:rsidRPr="007D3012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 xml:space="preserve">"Тип дат"   "ФОТОДИОДЫ / -ПАНЕЛИ ?"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  <w:i/>
        </w:rPr>
        <w:t xml:space="preserve">  </w:t>
      </w:r>
      <w:r>
        <w:rPr>
          <w:rFonts w:ascii="Courier New" w:hAnsi="Courier New" w:cs="Courier New"/>
          <w:i/>
        </w:rPr>
        <w:tab/>
        <w:t xml:space="preserve">      </w:t>
      </w:r>
      <w:r w:rsidRPr="00937596">
        <w:rPr>
          <w:rFonts w:ascii="Courier New" w:hAnsi="Courier New" w:cs="Courier New"/>
          <w:i/>
        </w:rPr>
        <w:t xml:space="preserve">            </w:t>
      </w:r>
      <w:r>
        <w:rPr>
          <w:rFonts w:ascii="Courier New" w:hAnsi="Courier New" w:cs="Courier New"/>
          <w:i/>
        </w:rPr>
        <w:t>"Контр. "   "КОНТРОЛЬ ИСПРАВН.ДАТЧ"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подменю МОДЕЛЬ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"Tc     "   "ВРЕМЯ ЦИКЛА УПРАВЛЕН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"E1_day"    "ПОРОГ ОСВ.\"НОЧЬ-ДЕНЬ\"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"E2_sun"    "ПОРОГ\"ОБЛАЧ-СОЛНЕЧНО\"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"E3_nght"   "ПОРОГ ОСВ.\"ДЕНЬ-НОЧЬ\"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"dEx_sun"   "ДЕЛЬТА-X ПРИ СОЛНЕЧНО"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"dEy_sun"   "ДЕЛЬТА-Y ПРИ СОЛНЕЧНО"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"dEx_cld"   "ДЕЛЬТА-X ПРИ ОБЛАЧНО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"dEy_cld"   "ДЕЛЬТА-Y ПРИ ОБЛАЧНО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"Tstepx "   "УСРЕДН.ВРЕМЯ 1 ШАГА-X"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"Step1_c"   "+1ШАГ ПРИ ОБЛАЧНО 1/0"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"StLim_c"   "ЛИМИТ ШАГОВ ПРИ ОБЛ.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"ParkY_c"   "ПРИНУД.СКЛАД. ПРИ ОБЛ"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подменю ДАТЧИК ВЕТРА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"Данные "   "СОСТОЯНИЕ ДАТЧ. ВЕТРА"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"КАЛИБР."   "КАЛИБРОВКА ДАТЧИКА..."</w:t>
      </w:r>
    </w:p>
    <w:p w:rsidR="00451990" w:rsidRDefault="00451990">
      <w:pPr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            </w:t>
      </w:r>
      <w:r w:rsidRPr="007D3012">
        <w:rPr>
          <w:rFonts w:ascii="Courier New" w:hAnsi="Courier New" w:cs="Courier New"/>
        </w:rPr>
        <w:t xml:space="preserve">        </w:t>
      </w:r>
      <w:r>
        <w:rPr>
          <w:rFonts w:ascii="Courier New" w:hAnsi="Courier New" w:cs="Courier New"/>
          <w:b/>
        </w:rPr>
        <w:t>ОК!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  <w:b/>
          <w:sz w:val="28"/>
        </w:rPr>
        <w:t xml:space="preserve">  </w:t>
      </w:r>
      <w:r>
        <w:rPr>
          <w:rFonts w:ascii="Courier New" w:hAnsi="Courier New" w:cs="Courier New"/>
        </w:rPr>
        <w:t xml:space="preserve">          </w:t>
      </w:r>
      <w:r w:rsidRPr="007D3012">
        <w:rPr>
          <w:rFonts w:ascii="Courier New" w:hAnsi="Courier New" w:cs="Courier New"/>
        </w:rPr>
        <w:t xml:space="preserve">           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i/>
        </w:rPr>
        <w:t>"ЭТАЛОН_"   "ЗНАЧ.СКОРОСТИ СЕЙЧАС?"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 xml:space="preserve">        </w:t>
      </w:r>
      <w:r w:rsidRPr="00937596">
        <w:rPr>
          <w:rFonts w:ascii="Courier New" w:hAnsi="Courier New" w:cs="Courier New"/>
        </w:rPr>
        <w:t xml:space="preserve">           </w:t>
      </w:r>
      <w:r>
        <w:rPr>
          <w:rFonts w:ascii="Courier New" w:hAnsi="Courier New" w:cs="Courier New"/>
          <w:i/>
        </w:rPr>
        <w:t>"Коэфф К"   "КАЛИБРОВ. КОЭФФИЦИЕНТ"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  <w:b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"v3_max "   "МГНОВЕН.СКЛАД.(ШТОРМ)"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"v2_high"   "СКЛАД.- СИЛЬНЫЙ ВЕТЕР"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"t_v2   "   "ВРЕМЯ СРАБ.УС.v2_high"</w:t>
      </w:r>
      <w:r>
        <w:rPr>
          <w:rFonts w:ascii="Courier New" w:hAnsi="Courier New" w:cs="Courier New"/>
        </w:rPr>
        <w:tab/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"v1_low "   "РАСКЛАД.-СЛАБЫЙ ВЕТЕР"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>"t_v1   "   "ВРЕМЯ СРАБ.УСТ.v1_low"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 xml:space="preserve">подменю </w:t>
      </w:r>
      <w:r>
        <w:rPr>
          <w:rFonts w:ascii="Courier New" w:hAnsi="Courier New" w:cs="Courier New"/>
          <w:b/>
          <w:sz w:val="32"/>
        </w:rPr>
        <w:t>датчик града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"Данные "   "СОСТОЯНИЕ ДАТЧ. ГРАДА"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"H_t_off"   "ВРЕМЯ ВОССТАНОВЛЕНИЯ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"ПриДвиж"   "КОНТРОЛЬ ПРИ ПЕРЕДВИЖ"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подменю КОНЦЕВЫЕ ВЫКЛЮЧАТ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"НР/НЗ ?"   "ТИП: НОРМ.РАЗ./ЗАМКН."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"Контр. "   "КОНТРОЛЬ ИСПРАВН.КОНЦ"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подменю ДВИГАТЕЛЬ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"Тип упр"   " ТИП УПРАВЛЕНИЯ РЕЛЕ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"dt_on  "   "ЗАДЕРЖКА ПЕРЕД ХОДОМ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"dt_off "   "ЗАДЕРЖКА ПОСЛЕ ХОДА 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"Tmotx  "   "ВРЕМЯ ПЕРЕДВИЖЕН.по X"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"Tmoty  "   "ВРЕМЯ ПЕРЕДВИЖЕН.по Y"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</w:rPr>
        <w:tab/>
        <w:t>"TmotAdd"   "ЗАПАС+ к Tmotx, Tmoty"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"ОБУЧЕН."   "ИЗМЕРЕНИЕ Tmotx,Tmoty"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sz w:val="28"/>
        </w:rPr>
        <w:t>подменю ОБЩИЕ НАСТРОЙКИ</w:t>
      </w:r>
      <w:r>
        <w:rPr>
          <w:rFonts w:ascii="Courier New" w:hAnsi="Courier New" w:cs="Courier New"/>
        </w:rPr>
        <w:t>: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"Tэкрана"   "ВРЕМЯ ХРАНИТЕЛЯ ЭКР.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"Звук ))"   "  ЗВУК: ВКЛ./ВЫКЛ.? 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"ПаркYвн"   "ПАРКОВКА: ВВЕРХ/ВНИЗ?"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"СистИнф"   "СИСТЕМНАЯ ИНФОРМАЦИЯ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"ТестСБР"   "ТЕСТОВЫЙ СБРОС (WDT) 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r>
        <w:rPr>
          <w:rFonts w:ascii="Courier New" w:hAnsi="Courier New" w:cs="Courier New"/>
        </w:rPr>
        <w:tab/>
        <w:t>"DEFAULT"   "СБР.НАСТР.ПО УМОЛЧ. !"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451990" w:rsidRDefault="00451990">
      <w:pPr>
        <w:rPr>
          <w:rFonts w:ascii="Courier New" w:hAnsi="Courier New" w:cs="Courier New"/>
        </w:rPr>
      </w:pPr>
    </w:p>
    <w:p w:rsidR="00451990" w:rsidRDefault="00451990">
      <w:pPr>
        <w:rPr>
          <w:rFonts w:ascii="Courier New" w:hAnsi="Courier New" w:cs="Courier New"/>
        </w:rPr>
      </w:pPr>
    </w:p>
    <w:sectPr w:rsidR="00451990" w:rsidSect="00CE5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D5B"/>
    <w:rsid w:val="0008026C"/>
    <w:rsid w:val="00451990"/>
    <w:rsid w:val="005814DE"/>
    <w:rsid w:val="006924C1"/>
    <w:rsid w:val="007D3012"/>
    <w:rsid w:val="008D3371"/>
    <w:rsid w:val="00937596"/>
    <w:rsid w:val="00A66D5B"/>
    <w:rsid w:val="00CE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71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457</Words>
  <Characters>2608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Анатолий</cp:lastModifiedBy>
  <cp:revision>3</cp:revision>
  <dcterms:created xsi:type="dcterms:W3CDTF">2018-03-05T13:05:00Z</dcterms:created>
  <dcterms:modified xsi:type="dcterms:W3CDTF">2018-03-05T14:10:00Z</dcterms:modified>
</cp:coreProperties>
</file>